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57423B" w14:textId="77777777" w:rsidR="00C16B99" w:rsidRDefault="00C16B99" w:rsidP="00C16B9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Richard WIKBORE</w:t>
      </w:r>
      <w:r>
        <w:rPr>
          <w:rFonts w:ascii="Times New Roman" w:hAnsi="Times New Roman" w:cs="Times New Roman"/>
        </w:rPr>
        <w:t xml:space="preserve">      (fl.1483)</w:t>
      </w:r>
    </w:p>
    <w:p w14:paraId="5D94BC34" w14:textId="77777777" w:rsidR="00C16B99" w:rsidRDefault="00C16B99" w:rsidP="00C16B9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Batley, West Riding of Yorkshire. Wheel wright.</w:t>
      </w:r>
    </w:p>
    <w:p w14:paraId="2E0510F3" w14:textId="77777777" w:rsidR="00C16B99" w:rsidRDefault="00C16B99" w:rsidP="00C16B99">
      <w:pPr>
        <w:rPr>
          <w:rFonts w:ascii="Times New Roman" w:hAnsi="Times New Roman" w:cs="Times New Roman"/>
        </w:rPr>
      </w:pPr>
    </w:p>
    <w:p w14:paraId="13681000" w14:textId="77777777" w:rsidR="00C16B99" w:rsidRDefault="00C16B99" w:rsidP="00C16B99">
      <w:pPr>
        <w:rPr>
          <w:rFonts w:ascii="Times New Roman" w:hAnsi="Times New Roman" w:cs="Times New Roman"/>
        </w:rPr>
      </w:pPr>
    </w:p>
    <w:p w14:paraId="1A3A7BB0" w14:textId="77777777" w:rsidR="00C16B99" w:rsidRDefault="00C16B99" w:rsidP="00C16B9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Lionell</w:t>
      </w:r>
      <w:proofErr w:type="spellEnd"/>
      <w:r>
        <w:rPr>
          <w:rFonts w:ascii="Times New Roman" w:hAnsi="Times New Roman" w:cs="Times New Roman"/>
        </w:rPr>
        <w:t xml:space="preserve"> Copley(q.v.) brought a plaint of trespass against him and William</w:t>
      </w:r>
    </w:p>
    <w:p w14:paraId="50A7BE71" w14:textId="77777777" w:rsidR="00C16B99" w:rsidRDefault="00C16B99" w:rsidP="00C16B9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Mirfeld</w:t>
      </w:r>
      <w:proofErr w:type="spellEnd"/>
      <w:r>
        <w:rPr>
          <w:rFonts w:ascii="Times New Roman" w:hAnsi="Times New Roman" w:cs="Times New Roman"/>
        </w:rPr>
        <w:t xml:space="preserve"> of Woolley(q.v.).</w:t>
      </w:r>
    </w:p>
    <w:p w14:paraId="4E41D509" w14:textId="77777777" w:rsidR="00C16B99" w:rsidRDefault="00C16B99" w:rsidP="00C16B9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(http://aalt.law.uh.edu/Indices/CP40Indices/CP40no883Pl.htm )</w:t>
      </w:r>
    </w:p>
    <w:p w14:paraId="4E9687E5" w14:textId="77777777" w:rsidR="00C16B99" w:rsidRDefault="00C16B99" w:rsidP="00C16B99">
      <w:pPr>
        <w:rPr>
          <w:rFonts w:ascii="Times New Roman" w:hAnsi="Times New Roman" w:cs="Times New Roman"/>
        </w:rPr>
      </w:pPr>
    </w:p>
    <w:p w14:paraId="7FE83CEC" w14:textId="77777777" w:rsidR="00C16B99" w:rsidRDefault="00C16B99" w:rsidP="00C16B99">
      <w:pPr>
        <w:rPr>
          <w:rFonts w:ascii="Times New Roman" w:hAnsi="Times New Roman" w:cs="Times New Roman"/>
        </w:rPr>
      </w:pPr>
    </w:p>
    <w:p w14:paraId="0B7616AF" w14:textId="77777777" w:rsidR="00C16B99" w:rsidRDefault="00C16B99" w:rsidP="00C16B9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 September 2019</w:t>
      </w:r>
    </w:p>
    <w:p w14:paraId="2093F341" w14:textId="77777777" w:rsidR="006B2F86" w:rsidRPr="00E71FC3" w:rsidRDefault="00C16B9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F6180A" w14:textId="77777777" w:rsidR="00C16B99" w:rsidRDefault="00C16B99" w:rsidP="00E71FC3">
      <w:r>
        <w:separator/>
      </w:r>
    </w:p>
  </w:endnote>
  <w:endnote w:type="continuationSeparator" w:id="0">
    <w:p w14:paraId="769ECA95" w14:textId="77777777" w:rsidR="00C16B99" w:rsidRDefault="00C16B99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B3FB5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E7C3C7" w14:textId="77777777" w:rsidR="00C16B99" w:rsidRDefault="00C16B99" w:rsidP="00E71FC3">
      <w:r>
        <w:separator/>
      </w:r>
    </w:p>
  </w:footnote>
  <w:footnote w:type="continuationSeparator" w:id="0">
    <w:p w14:paraId="33BE98E0" w14:textId="77777777" w:rsidR="00C16B99" w:rsidRDefault="00C16B99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B99"/>
    <w:rsid w:val="001A7C09"/>
    <w:rsid w:val="00577BD5"/>
    <w:rsid w:val="00656CBA"/>
    <w:rsid w:val="006A1F77"/>
    <w:rsid w:val="00733BE7"/>
    <w:rsid w:val="00AB52E8"/>
    <w:rsid w:val="00B16D3F"/>
    <w:rsid w:val="00BB41AC"/>
    <w:rsid w:val="00C16B99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8AD01F"/>
  <w15:chartTrackingRefBased/>
  <w15:docId w15:val="{07EA1B74-69BB-494E-9445-2A79B3DBE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C16B99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41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2019-10-03T20:37:00Z</dcterms:created>
  <dcterms:modified xsi:type="dcterms:W3CDTF">2019-10-03T20:38:00Z</dcterms:modified>
</cp:coreProperties>
</file>